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28AD9" w14:textId="2777E0CB" w:rsidR="00C360A6" w:rsidRDefault="00C360A6" w:rsidP="00E71FC3">
      <w:pPr>
        <w:pStyle w:val="NoSpacing"/>
      </w:pPr>
      <w:r>
        <w:rPr>
          <w:u w:val="single"/>
        </w:rPr>
        <w:t>Ellen WITTFELD</w:t>
      </w:r>
      <w:r>
        <w:t xml:space="preserve">  </w:t>
      </w:r>
      <w:proofErr w:type="gramStart"/>
      <w:r>
        <w:t xml:space="preserve">   (</w:t>
      </w:r>
      <w:proofErr w:type="gramEnd"/>
      <w:r>
        <w:t>d.1506)</w:t>
      </w:r>
    </w:p>
    <w:p w14:paraId="3CF79759" w14:textId="2B058784" w:rsidR="00C360A6" w:rsidRDefault="00C360A6" w:rsidP="00E71FC3">
      <w:pPr>
        <w:pStyle w:val="NoSpacing"/>
      </w:pPr>
      <w:r>
        <w:t xml:space="preserve">of Preston next </w:t>
      </w:r>
      <w:proofErr w:type="spellStart"/>
      <w:r>
        <w:t>Wingham</w:t>
      </w:r>
      <w:proofErr w:type="spellEnd"/>
      <w:r>
        <w:t>, Kent.</w:t>
      </w:r>
    </w:p>
    <w:p w14:paraId="0E2C8D7A" w14:textId="5E3C2F7A" w:rsidR="00C360A6" w:rsidRDefault="00C360A6" w:rsidP="00E71FC3">
      <w:pPr>
        <w:pStyle w:val="NoSpacing"/>
      </w:pPr>
    </w:p>
    <w:p w14:paraId="45F630F7" w14:textId="10C13ED0" w:rsidR="00C360A6" w:rsidRDefault="00C360A6" w:rsidP="00E71FC3">
      <w:pPr>
        <w:pStyle w:val="NoSpacing"/>
      </w:pPr>
    </w:p>
    <w:p w14:paraId="24681EB9" w14:textId="01E6497D" w:rsidR="00C360A6" w:rsidRDefault="00C360A6" w:rsidP="00C360A6">
      <w:pPr>
        <w:pStyle w:val="NoSpacing"/>
      </w:pPr>
      <w:r>
        <w:tab/>
        <w:t>1506</w:t>
      </w:r>
      <w:r>
        <w:tab/>
        <w:t>Sh</w:t>
      </w:r>
      <w:r>
        <w:t>e made h</w:t>
      </w:r>
      <w:r>
        <w:t>er</w:t>
      </w:r>
      <w:r>
        <w:t xml:space="preserve"> Will.</w:t>
      </w:r>
    </w:p>
    <w:p w14:paraId="60936530" w14:textId="50DB09FE" w:rsidR="00C360A6" w:rsidRDefault="00C360A6" w:rsidP="00C360A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17/10174a)</w:t>
      </w:r>
    </w:p>
    <w:p w14:paraId="644AF200" w14:textId="5A8BF003" w:rsidR="00C360A6" w:rsidRDefault="00C360A6" w:rsidP="00C360A6">
      <w:pPr>
        <w:pStyle w:val="NoSpacing"/>
      </w:pPr>
      <w:r>
        <w:tab/>
        <w:t>1506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(ibid.)</w:t>
      </w:r>
    </w:p>
    <w:p w14:paraId="2A32D2C0" w14:textId="77777777" w:rsidR="00C360A6" w:rsidRDefault="00C360A6" w:rsidP="00C360A6">
      <w:pPr>
        <w:pStyle w:val="NoSpacing"/>
      </w:pPr>
    </w:p>
    <w:p w14:paraId="7ACBE70A" w14:textId="77777777" w:rsidR="00C360A6" w:rsidRDefault="00C360A6" w:rsidP="00C360A6">
      <w:pPr>
        <w:pStyle w:val="NoSpacing"/>
      </w:pPr>
    </w:p>
    <w:p w14:paraId="7E1B3434" w14:textId="7B6B5BEC" w:rsidR="00C360A6" w:rsidRPr="00C360A6" w:rsidRDefault="00C360A6" w:rsidP="00C360A6">
      <w:pPr>
        <w:pStyle w:val="NoSpacing"/>
      </w:pPr>
      <w:r>
        <w:t>25 February 2018</w:t>
      </w:r>
    </w:p>
    <w:sectPr w:rsidR="00C360A6" w:rsidRPr="00C360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9F2CC" w14:textId="77777777" w:rsidR="00C360A6" w:rsidRDefault="00C360A6" w:rsidP="00E71FC3">
      <w:pPr>
        <w:spacing w:after="0" w:line="240" w:lineRule="auto"/>
      </w:pPr>
      <w:r>
        <w:separator/>
      </w:r>
    </w:p>
  </w:endnote>
  <w:endnote w:type="continuationSeparator" w:id="0">
    <w:p w14:paraId="78812A57" w14:textId="77777777" w:rsidR="00C360A6" w:rsidRDefault="00C360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CA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7B2CD" w14:textId="77777777" w:rsidR="00C360A6" w:rsidRDefault="00C360A6" w:rsidP="00E71FC3">
      <w:pPr>
        <w:spacing w:after="0" w:line="240" w:lineRule="auto"/>
      </w:pPr>
      <w:r>
        <w:separator/>
      </w:r>
    </w:p>
  </w:footnote>
  <w:footnote w:type="continuationSeparator" w:id="0">
    <w:p w14:paraId="28126E06" w14:textId="77777777" w:rsidR="00C360A6" w:rsidRDefault="00C360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0A6"/>
    <w:rsid w:val="001A7C09"/>
    <w:rsid w:val="00577BD5"/>
    <w:rsid w:val="00656CBA"/>
    <w:rsid w:val="006A1F77"/>
    <w:rsid w:val="00733BE7"/>
    <w:rsid w:val="00AB52E8"/>
    <w:rsid w:val="00B16D3F"/>
    <w:rsid w:val="00BB41AC"/>
    <w:rsid w:val="00C360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7AE03"/>
  <w15:chartTrackingRefBased/>
  <w15:docId w15:val="{CE422941-1612-4A92-A298-9F6A8807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2018-02-25T22:14:00Z</dcterms:created>
  <dcterms:modified xsi:type="dcterms:W3CDTF">2018-02-25T22:18:00Z</dcterms:modified>
</cp:coreProperties>
</file>